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81F26AA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535C3B">
        <w:rPr>
          <w:b/>
          <w:lang w:val="en-GB"/>
        </w:rPr>
        <w:t xml:space="preserve"> 46-G016-24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4A59C263" w:rsidR="00C44890" w:rsidRPr="00492684" w:rsidRDefault="00B567E6" w:rsidP="00C44890">
      <w:pPr>
        <w:rPr>
          <w:lang w:val="en-GB"/>
        </w:rPr>
      </w:pPr>
      <w:r>
        <w:rPr>
          <w:lang w:val="en-GB"/>
        </w:rPr>
        <w:t xml:space="preserve">This project will be used as a backup generator at KOIL depot in Cassidy airport incompliance with the Aviation requirement.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6A887030" w:rsidR="005B5FC5" w:rsidRPr="005B5FC5" w:rsidRDefault="005B5FC5" w:rsidP="005B5FC5">
      <w:pPr>
        <w:rPr>
          <w:lang w:val="en-GB"/>
        </w:rPr>
      </w:pPr>
      <w:r>
        <w:rPr>
          <w:lang w:val="en-GB"/>
        </w:rPr>
        <w:t>To be installed at outer islands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1CA01FB8" w:rsidR="00C44890" w:rsidRPr="00492684" w:rsidRDefault="005B5FC5" w:rsidP="00C44890">
      <w:pPr>
        <w:rPr>
          <w:lang w:val="en-GB"/>
        </w:rPr>
      </w:pPr>
      <w:r>
        <w:rPr>
          <w:lang w:val="en-GB"/>
        </w:rPr>
        <w:t xml:space="preserve">44 days after first payment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4E7C" w:rsidRPr="00492684" w14:paraId="14520360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AE8CCEB" w14:textId="2958257C" w:rsidR="00444E7C" w:rsidRPr="00492684" w:rsidRDefault="00444E7C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52"/>
              <w:gridCol w:w="2600"/>
            </w:tblGrid>
            <w:tr w:rsidR="00B567E6" w14:paraId="6C0DD6B7" w14:textId="77777777" w:rsidTr="0069044B">
              <w:tc>
                <w:tcPr>
                  <w:tcW w:w="2547" w:type="dxa"/>
                </w:tcPr>
                <w:p w14:paraId="32B39501" w14:textId="77777777" w:rsidR="00B567E6" w:rsidRDefault="00B567E6" w:rsidP="00B567E6">
                  <w:r w:rsidRPr="00DF11D9">
                    <w:t>50kVA</w:t>
                  </w:r>
                  <w:r>
                    <w:t xml:space="preserve"> / 40kW / 415/240V / 0.8 cos phi</w:t>
                  </w:r>
                </w:p>
              </w:tc>
              <w:tc>
                <w:tcPr>
                  <w:tcW w:w="4394" w:type="dxa"/>
                  <w:vAlign w:val="center"/>
                </w:tcPr>
                <w:p w14:paraId="2E6822DA" w14:textId="77777777" w:rsidR="00B567E6" w:rsidRDefault="00B567E6" w:rsidP="00B567E6">
                  <w:r>
                    <w:t>Steel Chassis</w:t>
                  </w:r>
                </w:p>
              </w:tc>
            </w:tr>
            <w:tr w:rsidR="00B567E6" w14:paraId="1B08B824" w14:textId="77777777" w:rsidTr="0069044B">
              <w:tc>
                <w:tcPr>
                  <w:tcW w:w="2547" w:type="dxa"/>
                </w:tcPr>
                <w:p w14:paraId="69F31C4B" w14:textId="77777777" w:rsidR="00B567E6" w:rsidRDefault="00B567E6" w:rsidP="00B567E6">
                  <w:r w:rsidRPr="00DF11D9">
                    <w:t>50 Hz</w:t>
                  </w:r>
                  <w:r>
                    <w:t xml:space="preserve"> / 1500 rpm</w:t>
                  </w:r>
                </w:p>
              </w:tc>
              <w:tc>
                <w:tcPr>
                  <w:tcW w:w="4394" w:type="dxa"/>
                </w:tcPr>
                <w:p w14:paraId="2E916627" w14:textId="77777777" w:rsidR="00B567E6" w:rsidRDefault="00B567E6" w:rsidP="00B567E6">
                  <w:r>
                    <w:t>Anti vibration shock absorber</w:t>
                  </w:r>
                </w:p>
              </w:tc>
            </w:tr>
            <w:tr w:rsidR="00B567E6" w14:paraId="32B3A65A" w14:textId="77777777" w:rsidTr="0069044B">
              <w:tc>
                <w:tcPr>
                  <w:tcW w:w="2547" w:type="dxa"/>
                </w:tcPr>
                <w:p w14:paraId="388D0BFA" w14:textId="77777777" w:rsidR="00B567E6" w:rsidRDefault="00B567E6" w:rsidP="00B567E6">
                  <w:r w:rsidRPr="00DF11D9">
                    <w:t>Diesel engine</w:t>
                  </w:r>
                </w:p>
              </w:tc>
              <w:tc>
                <w:tcPr>
                  <w:tcW w:w="4394" w:type="dxa"/>
                </w:tcPr>
                <w:p w14:paraId="161159ED" w14:textId="77777777" w:rsidR="00B567E6" w:rsidRDefault="00B567E6" w:rsidP="00B567E6">
                  <w:r>
                    <w:t>Emergency stop button</w:t>
                  </w:r>
                </w:p>
              </w:tc>
            </w:tr>
            <w:tr w:rsidR="00B567E6" w14:paraId="49369839" w14:textId="77777777" w:rsidTr="0069044B">
              <w:tc>
                <w:tcPr>
                  <w:tcW w:w="2547" w:type="dxa"/>
                </w:tcPr>
                <w:p w14:paraId="31018896" w14:textId="77777777" w:rsidR="00B567E6" w:rsidRDefault="00B567E6" w:rsidP="00B567E6">
                  <w:r w:rsidRPr="00DF11D9">
                    <w:t xml:space="preserve"> 4-stroke cycle</w:t>
                  </w:r>
                </w:p>
              </w:tc>
              <w:tc>
                <w:tcPr>
                  <w:tcW w:w="4394" w:type="dxa"/>
                </w:tcPr>
                <w:p w14:paraId="22E1BDAF" w14:textId="77777777" w:rsidR="00B567E6" w:rsidRDefault="00B567E6" w:rsidP="00B567E6">
                  <w:r>
                    <w:t>Fuel level gauge</w:t>
                  </w:r>
                </w:p>
              </w:tc>
            </w:tr>
            <w:tr w:rsidR="00B567E6" w14:paraId="11D467BD" w14:textId="77777777" w:rsidTr="0069044B">
              <w:tc>
                <w:tcPr>
                  <w:tcW w:w="2547" w:type="dxa"/>
                </w:tcPr>
                <w:p w14:paraId="4E7A9EA5" w14:textId="77777777" w:rsidR="00B567E6" w:rsidRDefault="00B567E6" w:rsidP="00B567E6">
                  <w:r w:rsidRPr="00DF11D9">
                    <w:t xml:space="preserve"> Water-cooled</w:t>
                  </w:r>
                </w:p>
              </w:tc>
              <w:tc>
                <w:tcPr>
                  <w:tcW w:w="4394" w:type="dxa"/>
                </w:tcPr>
                <w:p w14:paraId="5124F4E9" w14:textId="77777777" w:rsidR="00B567E6" w:rsidRDefault="00B567E6" w:rsidP="00B567E6">
                  <w:r>
                    <w:t>Steel residential silencer</w:t>
                  </w:r>
                </w:p>
              </w:tc>
            </w:tr>
            <w:tr w:rsidR="00B567E6" w14:paraId="6E2D03FE" w14:textId="77777777" w:rsidTr="0069044B">
              <w:tc>
                <w:tcPr>
                  <w:tcW w:w="2547" w:type="dxa"/>
                </w:tcPr>
                <w:p w14:paraId="1C9C7004" w14:textId="77777777" w:rsidR="00B567E6" w:rsidRDefault="00B567E6" w:rsidP="00B567E6">
                  <w:r w:rsidRPr="00DF11D9">
                    <w:t xml:space="preserve"> 12V electrical system</w:t>
                  </w:r>
                </w:p>
              </w:tc>
              <w:tc>
                <w:tcPr>
                  <w:tcW w:w="4394" w:type="dxa"/>
                </w:tcPr>
                <w:p w14:paraId="3881FF54" w14:textId="77777777" w:rsidR="00B567E6" w:rsidRDefault="00B567E6" w:rsidP="00B567E6">
                  <w:r>
                    <w:t>Standby power rating (ESP)</w:t>
                  </w:r>
                </w:p>
              </w:tc>
            </w:tr>
            <w:tr w:rsidR="00B567E6" w14:paraId="48155AAE" w14:textId="77777777" w:rsidTr="0069044B">
              <w:tc>
                <w:tcPr>
                  <w:tcW w:w="2547" w:type="dxa"/>
                </w:tcPr>
                <w:p w14:paraId="4FFF163E" w14:textId="77777777" w:rsidR="00B567E6" w:rsidRDefault="00B567E6" w:rsidP="00B567E6">
                  <w:r w:rsidRPr="00DF11D9">
                    <w:t xml:space="preserve"> Water separator filter</w:t>
                  </w:r>
                </w:p>
              </w:tc>
              <w:tc>
                <w:tcPr>
                  <w:tcW w:w="4394" w:type="dxa"/>
                </w:tcPr>
                <w:p w14:paraId="080522D1" w14:textId="77777777" w:rsidR="00B567E6" w:rsidRDefault="00B567E6" w:rsidP="00B567E6">
                  <w:r>
                    <w:t xml:space="preserve">Self-Excited and self-regulated </w:t>
                  </w:r>
                </w:p>
              </w:tc>
            </w:tr>
            <w:tr w:rsidR="00B567E6" w14:paraId="173DD3FE" w14:textId="77777777" w:rsidTr="0069044B">
              <w:tc>
                <w:tcPr>
                  <w:tcW w:w="2547" w:type="dxa"/>
                </w:tcPr>
                <w:p w14:paraId="7644AC3C" w14:textId="77777777" w:rsidR="00B567E6" w:rsidRDefault="00B567E6" w:rsidP="00B567E6">
                  <w:r w:rsidRPr="00DF11D9">
                    <w:t xml:space="preserve"> Dry Air Filter</w:t>
                  </w:r>
                </w:p>
              </w:tc>
              <w:tc>
                <w:tcPr>
                  <w:tcW w:w="4394" w:type="dxa"/>
                </w:tcPr>
                <w:p w14:paraId="439070A2" w14:textId="77777777" w:rsidR="00B567E6" w:rsidRDefault="00B567E6" w:rsidP="00B567E6">
                  <w:r w:rsidRPr="008F2568">
                    <w:t>Alternator pre-heater</w:t>
                  </w:r>
                </w:p>
              </w:tc>
            </w:tr>
            <w:tr w:rsidR="00B567E6" w14:paraId="746D5FFA" w14:textId="77777777" w:rsidTr="0069044B">
              <w:tc>
                <w:tcPr>
                  <w:tcW w:w="2547" w:type="dxa"/>
                </w:tcPr>
                <w:p w14:paraId="39FA6248" w14:textId="77777777" w:rsidR="00B567E6" w:rsidRDefault="00B567E6" w:rsidP="00B567E6">
                  <w:r w:rsidRPr="00DF11D9">
                    <w:lastRenderedPageBreak/>
                    <w:t xml:space="preserve"> Radiator with pusher fan</w:t>
                  </w:r>
                </w:p>
              </w:tc>
              <w:tc>
                <w:tcPr>
                  <w:tcW w:w="4394" w:type="dxa"/>
                  <w:vAlign w:val="center"/>
                </w:tcPr>
                <w:p w14:paraId="55994809" w14:textId="77777777" w:rsidR="00B567E6" w:rsidRDefault="00B567E6" w:rsidP="00B567E6">
                  <w:r w:rsidRPr="008F2568">
                    <w:t>IP23 protection</w:t>
                  </w:r>
                </w:p>
              </w:tc>
            </w:tr>
            <w:tr w:rsidR="00B567E6" w14:paraId="49F52032" w14:textId="77777777" w:rsidTr="0069044B">
              <w:tc>
                <w:tcPr>
                  <w:tcW w:w="2547" w:type="dxa"/>
                </w:tcPr>
                <w:p w14:paraId="2307EA71" w14:textId="77777777" w:rsidR="00B567E6" w:rsidRDefault="00B567E6" w:rsidP="00B567E6">
                  <w:r w:rsidRPr="00DF11D9">
                    <w:t xml:space="preserve"> Mechanical governor</w:t>
                  </w:r>
                </w:p>
              </w:tc>
              <w:tc>
                <w:tcPr>
                  <w:tcW w:w="4394" w:type="dxa"/>
                </w:tcPr>
                <w:p w14:paraId="01B9A4D5" w14:textId="77777777" w:rsidR="00B567E6" w:rsidRDefault="00B567E6" w:rsidP="00B567E6">
                  <w:r w:rsidRPr="008F2568">
                    <w:t>Winding temp. measuring instrument</w:t>
                  </w:r>
                </w:p>
              </w:tc>
            </w:tr>
            <w:tr w:rsidR="00B567E6" w14:paraId="546BC7AF" w14:textId="77777777" w:rsidTr="0069044B">
              <w:tc>
                <w:tcPr>
                  <w:tcW w:w="2547" w:type="dxa"/>
                </w:tcPr>
                <w:p w14:paraId="5BE10D6F" w14:textId="77777777" w:rsidR="00B567E6" w:rsidRPr="00DF11D9" w:rsidRDefault="00B567E6" w:rsidP="00B567E6">
                  <w:r>
                    <w:t>Direct Injection</w:t>
                  </w:r>
                </w:p>
              </w:tc>
              <w:tc>
                <w:tcPr>
                  <w:tcW w:w="4394" w:type="dxa"/>
                </w:tcPr>
                <w:p w14:paraId="63CD420D" w14:textId="77777777" w:rsidR="00B567E6" w:rsidRDefault="00B567E6" w:rsidP="00B567E6">
                  <w:r w:rsidRPr="008F2568">
                    <w:t>H class insulation</w:t>
                  </w:r>
                </w:p>
              </w:tc>
            </w:tr>
            <w:tr w:rsidR="00B567E6" w14:paraId="49914F74" w14:textId="77777777" w:rsidTr="0069044B">
              <w:tc>
                <w:tcPr>
                  <w:tcW w:w="2547" w:type="dxa"/>
                </w:tcPr>
                <w:p w14:paraId="45D8720B" w14:textId="77777777" w:rsidR="00B567E6" w:rsidRDefault="00B567E6" w:rsidP="00B567E6">
                  <w:r>
                    <w:t>3 vertical inline cylinders</w:t>
                  </w:r>
                </w:p>
              </w:tc>
              <w:tc>
                <w:tcPr>
                  <w:tcW w:w="4394" w:type="dxa"/>
                  <w:vAlign w:val="center"/>
                </w:tcPr>
                <w:p w14:paraId="1B9BF84C" w14:textId="77777777" w:rsidR="00B567E6" w:rsidRDefault="00B567E6" w:rsidP="00B567E6">
                  <w:r w:rsidRPr="008401E1">
                    <w:t xml:space="preserve">Battery charger </w:t>
                  </w:r>
                </w:p>
              </w:tc>
            </w:tr>
            <w:tr w:rsidR="00B567E6" w14:paraId="1AB5AEA1" w14:textId="77777777" w:rsidTr="0069044B">
              <w:tc>
                <w:tcPr>
                  <w:tcW w:w="2547" w:type="dxa"/>
                </w:tcPr>
                <w:p w14:paraId="66A1F8CB" w14:textId="77777777" w:rsidR="00B567E6" w:rsidRDefault="00B567E6" w:rsidP="00B567E6">
                  <w:r w:rsidRPr="00DF11D9">
                    <w:t xml:space="preserve"> Hot parts protection</w:t>
                  </w:r>
                </w:p>
              </w:tc>
              <w:tc>
                <w:tcPr>
                  <w:tcW w:w="4394" w:type="dxa"/>
                </w:tcPr>
                <w:p w14:paraId="6ED273E9" w14:textId="77777777" w:rsidR="00B567E6" w:rsidRDefault="00B567E6" w:rsidP="00B567E6">
                  <w:r w:rsidRPr="008401E1">
                    <w:t>1 x 12V  AH 70</w:t>
                  </w:r>
                </w:p>
              </w:tc>
            </w:tr>
            <w:tr w:rsidR="00B567E6" w14:paraId="02B4C420" w14:textId="77777777" w:rsidTr="0069044B">
              <w:tc>
                <w:tcPr>
                  <w:tcW w:w="2547" w:type="dxa"/>
                </w:tcPr>
                <w:p w14:paraId="46F90911" w14:textId="77777777" w:rsidR="00B567E6" w:rsidRDefault="00B567E6" w:rsidP="00B567E6">
                  <w:r w:rsidRPr="00DF11D9">
                    <w:t xml:space="preserve"> Moving parts protection</w:t>
                  </w:r>
                </w:p>
              </w:tc>
              <w:tc>
                <w:tcPr>
                  <w:tcW w:w="4394" w:type="dxa"/>
                </w:tcPr>
                <w:p w14:paraId="5ADD9BF4" w14:textId="77777777" w:rsidR="00B567E6" w:rsidRDefault="00B567E6" w:rsidP="00B567E6">
                  <w:r w:rsidRPr="008401E1">
                    <w:t>Stackable canopy design</w:t>
                  </w:r>
                </w:p>
              </w:tc>
            </w:tr>
            <w:tr w:rsidR="00B567E6" w14:paraId="0D5286CD" w14:textId="77777777" w:rsidTr="0069044B">
              <w:tc>
                <w:tcPr>
                  <w:tcW w:w="2547" w:type="dxa"/>
                </w:tcPr>
                <w:p w14:paraId="6BD4A2FD" w14:textId="77777777" w:rsidR="00B567E6" w:rsidRDefault="00B567E6" w:rsidP="00B567E6">
                  <w:r w:rsidRPr="00DF11D9">
                    <w:t xml:space="preserve"> Heavy duty air filter</w:t>
                  </w:r>
                </w:p>
              </w:tc>
              <w:tc>
                <w:tcPr>
                  <w:tcW w:w="4394" w:type="dxa"/>
                </w:tcPr>
                <w:p w14:paraId="577DB9EC" w14:textId="77777777" w:rsidR="00B567E6" w:rsidRDefault="00B567E6" w:rsidP="00B567E6">
                  <w:r w:rsidRPr="00F67575">
                    <w:t>Adhere to ISO 9001 and CE Standards</w:t>
                  </w:r>
                </w:p>
              </w:tc>
            </w:tr>
            <w:tr w:rsidR="00B567E6" w14:paraId="611AD970" w14:textId="77777777" w:rsidTr="0069044B">
              <w:tc>
                <w:tcPr>
                  <w:tcW w:w="2547" w:type="dxa"/>
                </w:tcPr>
                <w:p w14:paraId="320A27D0" w14:textId="77777777" w:rsidR="00B567E6" w:rsidRDefault="00B567E6" w:rsidP="00B567E6">
                  <w:r w:rsidRPr="00DF11D9">
                    <w:t xml:space="preserve"> Water jacked heater</w:t>
                  </w:r>
                </w:p>
              </w:tc>
              <w:tc>
                <w:tcPr>
                  <w:tcW w:w="4394" w:type="dxa"/>
                </w:tcPr>
                <w:p w14:paraId="4AA61906" w14:textId="77777777" w:rsidR="00B567E6" w:rsidRDefault="00B567E6" w:rsidP="00B567E6">
                  <w:r w:rsidRPr="00F67575">
                    <w:t>ISO 8528 – 1:2018</w:t>
                  </w:r>
                </w:p>
              </w:tc>
            </w:tr>
            <w:tr w:rsidR="00B567E6" w14:paraId="43D4C8A9" w14:textId="77777777" w:rsidTr="0069044B">
              <w:tc>
                <w:tcPr>
                  <w:tcW w:w="2547" w:type="dxa"/>
                </w:tcPr>
                <w:p w14:paraId="5E148ADB" w14:textId="77777777" w:rsidR="00B567E6" w:rsidRDefault="00B567E6" w:rsidP="00B567E6">
                  <w:r w:rsidRPr="00DF11D9">
                    <w:t xml:space="preserve"> Radiator water level sensor</w:t>
                  </w:r>
                </w:p>
              </w:tc>
              <w:tc>
                <w:tcPr>
                  <w:tcW w:w="4394" w:type="dxa"/>
                  <w:vAlign w:val="center"/>
                </w:tcPr>
                <w:p w14:paraId="551FE659" w14:textId="77777777" w:rsidR="00B567E6" w:rsidRDefault="00B567E6" w:rsidP="00B567E6"/>
              </w:tc>
            </w:tr>
            <w:tr w:rsidR="00B567E6" w14:paraId="79E72ED8" w14:textId="77777777" w:rsidTr="0069044B">
              <w:tc>
                <w:tcPr>
                  <w:tcW w:w="2547" w:type="dxa"/>
                </w:tcPr>
                <w:p w14:paraId="5522DD8D" w14:textId="77777777" w:rsidR="00B567E6" w:rsidRDefault="00B567E6" w:rsidP="00B567E6">
                  <w:r w:rsidRPr="00DF11D9">
                    <w:t xml:space="preserve"> Oil heater</w:t>
                  </w:r>
                </w:p>
              </w:tc>
              <w:tc>
                <w:tcPr>
                  <w:tcW w:w="4394" w:type="dxa"/>
                </w:tcPr>
                <w:p w14:paraId="359A421D" w14:textId="77777777" w:rsidR="00B567E6" w:rsidRDefault="00B567E6" w:rsidP="00B567E6"/>
              </w:tc>
            </w:tr>
          </w:tbl>
          <w:p w14:paraId="66F7E6F9" w14:textId="77777777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DD527E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803867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300A43D7" w14:textId="35A2D4F3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14D95B3C" w14:textId="6D36F69C" w:rsidR="00444E7C" w:rsidRPr="00492684" w:rsidRDefault="00B567E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</w:p>
        </w:tc>
        <w:tc>
          <w:tcPr>
            <w:tcW w:w="1559" w:type="dxa"/>
          </w:tcPr>
          <w:p w14:paraId="718DD540" w14:textId="6BA9C212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93AEAE3" w14:textId="4C38298E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600B39D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D4801" w14:textId="77777777" w:rsidR="000C5CF8" w:rsidRDefault="000C5CF8">
      <w:r>
        <w:separator/>
      </w:r>
    </w:p>
  </w:endnote>
  <w:endnote w:type="continuationSeparator" w:id="0">
    <w:p w14:paraId="78ED5444" w14:textId="77777777" w:rsidR="000C5CF8" w:rsidRDefault="000C5CF8">
      <w:r>
        <w:continuationSeparator/>
      </w:r>
    </w:p>
  </w:endnote>
  <w:endnote w:type="continuationNotice" w:id="1">
    <w:p w14:paraId="35F21E3D" w14:textId="77777777" w:rsidR="000C5CF8" w:rsidRDefault="000C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567E6" w:rsidRPr="00B567E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567E6" w:rsidRPr="00B567E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23F5DE6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35C3B">
      <w:rPr>
        <w:noProof/>
      </w:rPr>
      <w:t>2024-12-05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9ED38" w14:textId="77777777" w:rsidR="000C5CF8" w:rsidRDefault="000C5CF8">
      <w:r>
        <w:separator/>
      </w:r>
    </w:p>
  </w:footnote>
  <w:footnote w:type="continuationSeparator" w:id="0">
    <w:p w14:paraId="51A9CED2" w14:textId="77777777" w:rsidR="000C5CF8" w:rsidRDefault="000C5CF8">
      <w:r>
        <w:continuationSeparator/>
      </w:r>
    </w:p>
  </w:footnote>
  <w:footnote w:type="continuationNotice" w:id="1">
    <w:p w14:paraId="3F132561" w14:textId="77777777" w:rsidR="000C5CF8" w:rsidRDefault="000C5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23A590F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52548">
    <w:abstractNumId w:val="3"/>
  </w:num>
  <w:num w:numId="2" w16cid:durableId="1760953054">
    <w:abstractNumId w:val="17"/>
  </w:num>
  <w:num w:numId="3" w16cid:durableId="184514321">
    <w:abstractNumId w:val="18"/>
  </w:num>
  <w:num w:numId="4" w16cid:durableId="296491428">
    <w:abstractNumId w:val="8"/>
  </w:num>
  <w:num w:numId="5" w16cid:durableId="680549698">
    <w:abstractNumId w:val="7"/>
  </w:num>
  <w:num w:numId="6" w16cid:durableId="1021930686">
    <w:abstractNumId w:val="12"/>
  </w:num>
  <w:num w:numId="7" w16cid:durableId="562761733">
    <w:abstractNumId w:val="9"/>
  </w:num>
  <w:num w:numId="8" w16cid:durableId="66388970">
    <w:abstractNumId w:val="14"/>
  </w:num>
  <w:num w:numId="9" w16cid:durableId="2001886642">
    <w:abstractNumId w:val="0"/>
  </w:num>
  <w:num w:numId="10" w16cid:durableId="1272709603">
    <w:abstractNumId w:val="13"/>
  </w:num>
  <w:num w:numId="11" w16cid:durableId="240139424">
    <w:abstractNumId w:val="4"/>
  </w:num>
  <w:num w:numId="12" w16cid:durableId="516702507">
    <w:abstractNumId w:val="11"/>
  </w:num>
  <w:num w:numId="13" w16cid:durableId="261648672">
    <w:abstractNumId w:val="16"/>
  </w:num>
  <w:num w:numId="14" w16cid:durableId="1697924176">
    <w:abstractNumId w:val="6"/>
  </w:num>
  <w:num w:numId="15" w16cid:durableId="422260649">
    <w:abstractNumId w:val="10"/>
  </w:num>
  <w:num w:numId="16" w16cid:durableId="871458703">
    <w:abstractNumId w:val="1"/>
  </w:num>
  <w:num w:numId="17" w16cid:durableId="1372456685">
    <w:abstractNumId w:val="15"/>
  </w:num>
  <w:num w:numId="18" w16cid:durableId="803087921">
    <w:abstractNumId w:val="2"/>
  </w:num>
  <w:num w:numId="19" w16cid:durableId="126900330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5CF8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6B1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51F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6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D3F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C3B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67F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2C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DE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AD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2BE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7E6"/>
    <w:rsid w:val="00B568CF"/>
    <w:rsid w:val="00B617D5"/>
    <w:rsid w:val="00B61F73"/>
    <w:rsid w:val="00B62288"/>
    <w:rsid w:val="00B6362E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2E9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39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F22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BDDFD8-0DB2-4B2B-8E35-5CB22D6816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13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6</cp:revision>
  <cp:lastPrinted>2013-10-18T08:32:00Z</cp:lastPrinted>
  <dcterms:created xsi:type="dcterms:W3CDTF">2024-11-27T22:15:00Z</dcterms:created>
  <dcterms:modified xsi:type="dcterms:W3CDTF">2024-12-04T23:37:00Z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